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5B7" w:rsidRDefault="006A55B7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CHICHESTR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6A55B7" w:rsidRDefault="006A55B7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the church of All Saints, </w:t>
      </w:r>
      <w:proofErr w:type="spellStart"/>
      <w:r>
        <w:rPr>
          <w:rFonts w:ascii="Times New Roman" w:hAnsi="Times New Roman" w:cs="Times New Roman"/>
          <w:sz w:val="24"/>
          <w:szCs w:val="24"/>
        </w:rPr>
        <w:t>Corston</w:t>
      </w:r>
      <w:proofErr w:type="spellEnd"/>
      <w:r>
        <w:rPr>
          <w:rFonts w:ascii="Times New Roman" w:hAnsi="Times New Roman" w:cs="Times New Roman"/>
          <w:sz w:val="24"/>
          <w:szCs w:val="24"/>
        </w:rPr>
        <w:t>, Bath, Somerset.</w:t>
      </w:r>
    </w:p>
    <w:p w:rsidR="006A55B7" w:rsidRDefault="006A55B7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55B7" w:rsidRDefault="006A55B7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404B" w:rsidRDefault="0015404B" w:rsidP="001540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St Mary Major, Exeter.</w:t>
      </w:r>
    </w:p>
    <w:p w:rsidR="0015404B" w:rsidRDefault="0015404B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6A55B7" w:rsidRDefault="006A55B7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Jun.1422</w:t>
      </w:r>
      <w:r>
        <w:rPr>
          <w:rFonts w:ascii="Times New Roman" w:hAnsi="Times New Roman" w:cs="Times New Roman"/>
          <w:sz w:val="24"/>
          <w:szCs w:val="24"/>
        </w:rPr>
        <w:tab/>
        <w:t>He was ordained subdeacon by Edmund Lacy, Bishop of Exeter(q.v.), in the</w:t>
      </w:r>
    </w:p>
    <w:p w:rsidR="006A55B7" w:rsidRDefault="006A55B7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chapel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6A55B7" w:rsidRDefault="006A55B7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pp.76-7)</w:t>
      </w:r>
    </w:p>
    <w:p w:rsidR="0015404B" w:rsidRDefault="0015404B" w:rsidP="001540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chapel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15404B" w:rsidRDefault="0015404B" w:rsidP="001540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15404B" w:rsidRDefault="0015404B" w:rsidP="001540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pp.77-9)</w:t>
      </w:r>
    </w:p>
    <w:p w:rsidR="006A55B7" w:rsidRDefault="006A55B7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55B7" w:rsidRDefault="006A55B7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6A55B7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2016</w:t>
      </w:r>
    </w:p>
    <w:p w:rsidR="0015404B" w:rsidRPr="006A55B7" w:rsidRDefault="0015404B" w:rsidP="006A55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2016</w:t>
      </w:r>
    </w:p>
    <w:sectPr w:rsidR="0015404B" w:rsidRPr="006A55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5B7" w:rsidRDefault="006A55B7" w:rsidP="00564E3C">
      <w:pPr>
        <w:spacing w:after="0" w:line="240" w:lineRule="auto"/>
      </w:pPr>
      <w:r>
        <w:separator/>
      </w:r>
    </w:p>
  </w:endnote>
  <w:endnote w:type="continuationSeparator" w:id="0">
    <w:p w:rsidR="006A55B7" w:rsidRDefault="006A55B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5404B">
      <w:rPr>
        <w:rFonts w:ascii="Times New Roman" w:hAnsi="Times New Roman" w:cs="Times New Roman"/>
        <w:noProof/>
        <w:sz w:val="24"/>
        <w:szCs w:val="24"/>
      </w:rPr>
      <w:t>19 April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5B7" w:rsidRDefault="006A55B7" w:rsidP="00564E3C">
      <w:pPr>
        <w:spacing w:after="0" w:line="240" w:lineRule="auto"/>
      </w:pPr>
      <w:r>
        <w:separator/>
      </w:r>
    </w:p>
  </w:footnote>
  <w:footnote w:type="continuationSeparator" w:id="0">
    <w:p w:rsidR="006A55B7" w:rsidRDefault="006A55B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5B7"/>
    <w:rsid w:val="0015404B"/>
    <w:rsid w:val="00372DC6"/>
    <w:rsid w:val="00564E3C"/>
    <w:rsid w:val="0064591D"/>
    <w:rsid w:val="006A55B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C3220"/>
  <w15:chartTrackingRefBased/>
  <w15:docId w15:val="{B750BBD4-FEB4-4B2D-8899-A8C8EE1C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2016-02-02T20:12:00Z</dcterms:created>
  <dcterms:modified xsi:type="dcterms:W3CDTF">2016-04-19T07:24:00Z</dcterms:modified>
</cp:coreProperties>
</file>